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9EA" w:rsidRDefault="006439EA" w:rsidP="008F0BA3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439EA" w:rsidRDefault="006439EA" w:rsidP="008F0B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6439EA" w:rsidRDefault="006439EA" w:rsidP="008F0BA3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6439EA" w:rsidRDefault="006439EA" w:rsidP="008F0BA3">
      <w:pPr>
        <w:jc w:val="center"/>
        <w:rPr>
          <w:sz w:val="28"/>
          <w:szCs w:val="28"/>
        </w:rPr>
      </w:pPr>
    </w:p>
    <w:tbl>
      <w:tblPr>
        <w:tblW w:w="159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1"/>
        <w:gridCol w:w="1417"/>
        <w:gridCol w:w="1266"/>
        <w:gridCol w:w="1081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6439EA">
        <w:tc>
          <w:tcPr>
            <w:tcW w:w="1561" w:type="dxa"/>
            <w:vMerge w:val="restart"/>
            <w:vAlign w:val="center"/>
          </w:tcPr>
          <w:p w:rsidR="006439EA" w:rsidRDefault="006439EA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vAlign w:val="center"/>
          </w:tcPr>
          <w:p w:rsidR="006439EA" w:rsidRDefault="006439EA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8" w:type="dxa"/>
            <w:gridSpan w:val="4"/>
            <w:vAlign w:val="center"/>
          </w:tcPr>
          <w:p w:rsidR="006439EA" w:rsidRDefault="006439EA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6439EA" w:rsidRDefault="006439EA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6439EA" w:rsidRDefault="006439EA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6439EA" w:rsidRDefault="006439EA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6439EA" w:rsidRDefault="006439EA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6439EA" w:rsidRDefault="006439EA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6439EA" w:rsidRDefault="006439EA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439EA">
        <w:tc>
          <w:tcPr>
            <w:tcW w:w="1561" w:type="dxa"/>
            <w:vMerge/>
            <w:vAlign w:val="center"/>
          </w:tcPr>
          <w:p w:rsidR="006439EA" w:rsidRDefault="006439EA" w:rsidP="007279BD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6439EA" w:rsidRDefault="006439EA" w:rsidP="007279BD">
            <w:pPr>
              <w:rPr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6439EA" w:rsidRPr="008B647A" w:rsidRDefault="006439EA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6439EA" w:rsidRPr="008B647A" w:rsidRDefault="006439EA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6439EA" w:rsidRPr="008B647A" w:rsidRDefault="006439EA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6439EA" w:rsidRPr="008B647A" w:rsidRDefault="006439EA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6439EA" w:rsidRPr="008B647A" w:rsidRDefault="006439EA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6439EA" w:rsidRPr="008B647A" w:rsidRDefault="006439EA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6439EA" w:rsidRPr="008B647A" w:rsidRDefault="006439EA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6439EA" w:rsidRDefault="006439EA" w:rsidP="007279BD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6439EA" w:rsidRDefault="006439EA" w:rsidP="007279BD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6439EA" w:rsidRDefault="006439EA" w:rsidP="007279BD">
            <w:pPr>
              <w:rPr>
                <w:lang w:eastAsia="en-US"/>
              </w:rPr>
            </w:pPr>
          </w:p>
        </w:tc>
      </w:tr>
      <w:tr w:rsidR="006439EA">
        <w:trPr>
          <w:trHeight w:val="1747"/>
        </w:trPr>
        <w:tc>
          <w:tcPr>
            <w:tcW w:w="1561" w:type="dxa"/>
          </w:tcPr>
          <w:p w:rsidR="006439EA" w:rsidRPr="008B647A" w:rsidRDefault="006439EA" w:rsidP="007279BD">
            <w:pPr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Королева О.Н.</w:t>
            </w:r>
          </w:p>
        </w:tc>
        <w:tc>
          <w:tcPr>
            <w:tcW w:w="1417" w:type="dxa"/>
          </w:tcPr>
          <w:p w:rsidR="006439EA" w:rsidRPr="008B647A" w:rsidRDefault="006439EA" w:rsidP="008B647A">
            <w:pPr>
              <w:jc w:val="center"/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 xml:space="preserve">Директор МКОУ Еманжелин-ской СОШ </w:t>
            </w:r>
          </w:p>
        </w:tc>
        <w:tc>
          <w:tcPr>
            <w:tcW w:w="1266" w:type="dxa"/>
          </w:tcPr>
          <w:p w:rsidR="006439EA" w:rsidRDefault="006439EA" w:rsidP="007279BD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6439EA" w:rsidRDefault="006439EA" w:rsidP="007279BD">
            <w:pPr>
              <w:rPr>
                <w:lang w:eastAsia="en-US"/>
              </w:rPr>
            </w:pPr>
            <w:r>
              <w:rPr>
                <w:lang w:eastAsia="en-US"/>
              </w:rPr>
              <w:t>2) Садовый участок</w:t>
            </w:r>
          </w:p>
          <w:p w:rsidR="006439EA" w:rsidRDefault="006439EA" w:rsidP="007279BD">
            <w:pPr>
              <w:rPr>
                <w:lang w:eastAsia="en-US"/>
              </w:rPr>
            </w:pPr>
            <w:r>
              <w:rPr>
                <w:lang w:eastAsia="en-US"/>
              </w:rPr>
              <w:t>3) Приуса-дебный земель-ный участок</w:t>
            </w:r>
          </w:p>
        </w:tc>
        <w:tc>
          <w:tcPr>
            <w:tcW w:w="1081" w:type="dxa"/>
          </w:tcPr>
          <w:p w:rsidR="006439EA" w:rsidRPr="008B647A" w:rsidRDefault="006439EA" w:rsidP="008F0BA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8B647A">
              <w:rPr>
                <w:color w:val="333333"/>
                <w:lang w:eastAsia="en-US"/>
              </w:rPr>
              <w:t>олевая</w:t>
            </w:r>
          </w:p>
          <w:p w:rsidR="006439EA" w:rsidRPr="008B647A" w:rsidRDefault="006439EA" w:rsidP="008F0BA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- 1/3 </w:t>
            </w:r>
          </w:p>
          <w:p w:rsidR="006439EA" w:rsidRPr="008B647A" w:rsidRDefault="006439EA" w:rsidP="008F0BA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Инди-видуальная</w:t>
            </w:r>
          </w:p>
          <w:p w:rsidR="006439EA" w:rsidRPr="008B647A" w:rsidRDefault="006439EA" w:rsidP="008F0BA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8B647A">
              <w:rPr>
                <w:color w:val="333333"/>
                <w:lang w:eastAsia="en-US"/>
              </w:rPr>
              <w:t>олевая</w:t>
            </w:r>
          </w:p>
          <w:p w:rsidR="006439EA" w:rsidRPr="008B647A" w:rsidRDefault="006439EA" w:rsidP="008F0BA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1/3 </w:t>
            </w:r>
          </w:p>
        </w:tc>
        <w:tc>
          <w:tcPr>
            <w:tcW w:w="1080" w:type="dxa"/>
          </w:tcPr>
          <w:p w:rsidR="006439EA" w:rsidRPr="008B647A" w:rsidRDefault="006439EA" w:rsidP="007279BD">
            <w:pPr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60,3</w:t>
            </w:r>
          </w:p>
          <w:p w:rsidR="006439EA" w:rsidRPr="008B647A" w:rsidRDefault="006439EA" w:rsidP="008B647A">
            <w:pPr>
              <w:jc w:val="center"/>
              <w:rPr>
                <w:color w:val="333333"/>
                <w:lang w:eastAsia="en-US"/>
              </w:rPr>
            </w:pPr>
          </w:p>
          <w:p w:rsidR="006439EA" w:rsidRPr="008B647A" w:rsidRDefault="006439EA" w:rsidP="008B647A">
            <w:pPr>
              <w:jc w:val="center"/>
              <w:rPr>
                <w:color w:val="333333"/>
                <w:lang w:eastAsia="en-US"/>
              </w:rPr>
            </w:pPr>
          </w:p>
          <w:p w:rsidR="006439EA" w:rsidRPr="008B647A" w:rsidRDefault="006439EA" w:rsidP="007F0B5E">
            <w:pPr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400</w:t>
            </w:r>
          </w:p>
          <w:p w:rsidR="006439EA" w:rsidRPr="008B647A" w:rsidRDefault="006439EA" w:rsidP="008B647A">
            <w:pPr>
              <w:jc w:val="center"/>
              <w:rPr>
                <w:color w:val="333333"/>
                <w:lang w:eastAsia="en-US"/>
              </w:rPr>
            </w:pPr>
          </w:p>
          <w:p w:rsidR="006439EA" w:rsidRDefault="006439EA" w:rsidP="00BD2175">
            <w:pPr>
              <w:rPr>
                <w:color w:val="333333"/>
                <w:lang w:eastAsia="en-US"/>
              </w:rPr>
            </w:pPr>
          </w:p>
          <w:p w:rsidR="006439EA" w:rsidRPr="008B647A" w:rsidRDefault="006439EA" w:rsidP="00BD2175">
            <w:pPr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962</w:t>
            </w:r>
          </w:p>
        </w:tc>
        <w:tc>
          <w:tcPr>
            <w:tcW w:w="971" w:type="dxa"/>
          </w:tcPr>
          <w:p w:rsidR="006439EA" w:rsidRPr="008B647A" w:rsidRDefault="006439EA" w:rsidP="008B647A">
            <w:pPr>
              <w:jc w:val="center"/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Россия</w:t>
            </w:r>
          </w:p>
          <w:p w:rsidR="006439EA" w:rsidRPr="008B647A" w:rsidRDefault="006439EA" w:rsidP="008B647A">
            <w:pPr>
              <w:jc w:val="center"/>
              <w:rPr>
                <w:color w:val="333333"/>
                <w:lang w:eastAsia="en-US"/>
              </w:rPr>
            </w:pPr>
          </w:p>
          <w:p w:rsidR="006439EA" w:rsidRPr="008B647A" w:rsidRDefault="006439EA" w:rsidP="008B647A">
            <w:pPr>
              <w:jc w:val="center"/>
              <w:rPr>
                <w:color w:val="333333"/>
                <w:lang w:eastAsia="en-US"/>
              </w:rPr>
            </w:pPr>
          </w:p>
          <w:p w:rsidR="006439EA" w:rsidRPr="008B647A" w:rsidRDefault="006439EA" w:rsidP="007F0B5E">
            <w:pPr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Россия</w:t>
            </w:r>
          </w:p>
          <w:p w:rsidR="006439EA" w:rsidRPr="008B647A" w:rsidRDefault="006439EA" w:rsidP="008B647A">
            <w:pPr>
              <w:jc w:val="center"/>
              <w:rPr>
                <w:color w:val="333333"/>
                <w:lang w:eastAsia="en-US"/>
              </w:rPr>
            </w:pPr>
          </w:p>
          <w:p w:rsidR="006439EA" w:rsidRDefault="006439EA" w:rsidP="008B647A">
            <w:pPr>
              <w:jc w:val="center"/>
              <w:rPr>
                <w:color w:val="333333"/>
                <w:lang w:eastAsia="en-US"/>
              </w:rPr>
            </w:pPr>
          </w:p>
          <w:p w:rsidR="006439EA" w:rsidRPr="008B647A" w:rsidRDefault="006439EA" w:rsidP="008B647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</w:t>
            </w:r>
            <w:r w:rsidRPr="008B647A">
              <w:rPr>
                <w:color w:val="333333"/>
                <w:lang w:eastAsia="en-US"/>
              </w:rPr>
              <w:t>оссия</w:t>
            </w:r>
          </w:p>
        </w:tc>
        <w:tc>
          <w:tcPr>
            <w:tcW w:w="1189" w:type="dxa"/>
          </w:tcPr>
          <w:p w:rsidR="006439EA" w:rsidRDefault="006439EA" w:rsidP="007279BD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6439EA" w:rsidRPr="008B647A" w:rsidRDefault="006439EA" w:rsidP="007279BD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6439EA" w:rsidRPr="008B647A" w:rsidRDefault="006439EA" w:rsidP="008B647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6439EA" w:rsidRPr="008B647A" w:rsidRDefault="006439EA" w:rsidP="007279B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6439EA" w:rsidRPr="008B647A" w:rsidRDefault="006439EA" w:rsidP="007279BD">
            <w:pPr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473585,92</w:t>
            </w:r>
          </w:p>
        </w:tc>
        <w:tc>
          <w:tcPr>
            <w:tcW w:w="1740" w:type="dxa"/>
          </w:tcPr>
          <w:p w:rsidR="006439EA" w:rsidRPr="008B647A" w:rsidRDefault="006439EA" w:rsidP="007279BD">
            <w:pPr>
              <w:rPr>
                <w:color w:val="333333"/>
                <w:lang w:val="en-US" w:eastAsia="en-US"/>
              </w:rPr>
            </w:pPr>
          </w:p>
        </w:tc>
      </w:tr>
      <w:tr w:rsidR="006439EA">
        <w:trPr>
          <w:trHeight w:val="839"/>
        </w:trPr>
        <w:tc>
          <w:tcPr>
            <w:tcW w:w="1561" w:type="dxa"/>
          </w:tcPr>
          <w:p w:rsidR="006439EA" w:rsidRDefault="006439EA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17" w:type="dxa"/>
          </w:tcPr>
          <w:p w:rsidR="006439EA" w:rsidRPr="008B647A" w:rsidRDefault="006439EA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-</w:t>
            </w:r>
          </w:p>
        </w:tc>
        <w:tc>
          <w:tcPr>
            <w:tcW w:w="1266" w:type="dxa"/>
          </w:tcPr>
          <w:p w:rsidR="006439EA" w:rsidRPr="008B647A" w:rsidRDefault="006439EA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1)З</w:t>
            </w:r>
            <w:r w:rsidRPr="008B647A">
              <w:rPr>
                <w:color w:val="800000"/>
                <w:lang w:eastAsia="en-US"/>
              </w:rPr>
              <w:t>еме-льный участок</w:t>
            </w:r>
          </w:p>
          <w:p w:rsidR="006439EA" w:rsidRPr="008B647A" w:rsidRDefault="006439EA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К</w:t>
            </w:r>
            <w:r w:rsidRPr="008B647A">
              <w:rPr>
                <w:color w:val="800000"/>
                <w:lang w:eastAsia="en-US"/>
              </w:rPr>
              <w:t>вартира</w:t>
            </w:r>
          </w:p>
        </w:tc>
        <w:tc>
          <w:tcPr>
            <w:tcW w:w="1081" w:type="dxa"/>
          </w:tcPr>
          <w:p w:rsidR="006439EA" w:rsidRPr="008B647A" w:rsidRDefault="006439EA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Общая долевая 1/3 </w:t>
            </w:r>
          </w:p>
          <w:p w:rsidR="006439EA" w:rsidRPr="008B647A" w:rsidRDefault="006439EA" w:rsidP="007279BD">
            <w:pPr>
              <w:rPr>
                <w:color w:val="800000"/>
                <w:lang w:eastAsia="en-US"/>
              </w:rPr>
            </w:pPr>
          </w:p>
          <w:p w:rsidR="006439EA" w:rsidRPr="008B647A" w:rsidRDefault="006439EA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</w:t>
            </w:r>
            <w:r w:rsidRPr="008B647A">
              <w:rPr>
                <w:color w:val="800000"/>
                <w:lang w:eastAsia="en-US"/>
              </w:rPr>
              <w:t>олевая</w:t>
            </w:r>
          </w:p>
          <w:p w:rsidR="006439EA" w:rsidRPr="008B647A" w:rsidRDefault="006439EA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1/3 </w:t>
            </w:r>
          </w:p>
        </w:tc>
        <w:tc>
          <w:tcPr>
            <w:tcW w:w="1080" w:type="dxa"/>
          </w:tcPr>
          <w:p w:rsidR="006439EA" w:rsidRPr="008B647A" w:rsidRDefault="006439EA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962</w:t>
            </w:r>
          </w:p>
          <w:p w:rsidR="006439EA" w:rsidRPr="008B647A" w:rsidRDefault="006439EA" w:rsidP="008B647A">
            <w:pPr>
              <w:jc w:val="center"/>
              <w:rPr>
                <w:color w:val="800000"/>
                <w:lang w:eastAsia="en-US"/>
              </w:rPr>
            </w:pPr>
          </w:p>
          <w:p w:rsidR="006439EA" w:rsidRPr="008B647A" w:rsidRDefault="006439EA" w:rsidP="008B647A">
            <w:pPr>
              <w:jc w:val="center"/>
              <w:rPr>
                <w:color w:val="800000"/>
                <w:lang w:eastAsia="en-US"/>
              </w:rPr>
            </w:pPr>
          </w:p>
          <w:p w:rsidR="006439EA" w:rsidRPr="008B647A" w:rsidRDefault="006439EA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60,3</w:t>
            </w:r>
          </w:p>
        </w:tc>
        <w:tc>
          <w:tcPr>
            <w:tcW w:w="971" w:type="dxa"/>
          </w:tcPr>
          <w:p w:rsidR="006439EA" w:rsidRPr="008B647A" w:rsidRDefault="006439EA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Россия</w:t>
            </w:r>
          </w:p>
          <w:p w:rsidR="006439EA" w:rsidRPr="008B647A" w:rsidRDefault="006439EA" w:rsidP="008B647A">
            <w:pPr>
              <w:jc w:val="center"/>
              <w:rPr>
                <w:color w:val="800000"/>
                <w:lang w:eastAsia="en-US"/>
              </w:rPr>
            </w:pPr>
          </w:p>
          <w:p w:rsidR="006439EA" w:rsidRPr="008B647A" w:rsidRDefault="006439EA" w:rsidP="008B647A">
            <w:pPr>
              <w:jc w:val="center"/>
              <w:rPr>
                <w:color w:val="800000"/>
                <w:lang w:eastAsia="en-US"/>
              </w:rPr>
            </w:pPr>
          </w:p>
          <w:p w:rsidR="006439EA" w:rsidRPr="008B647A" w:rsidRDefault="006439EA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Россия</w:t>
            </w:r>
          </w:p>
          <w:p w:rsidR="006439EA" w:rsidRPr="008B647A" w:rsidRDefault="006439EA" w:rsidP="007279BD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6439EA" w:rsidRPr="00153F99" w:rsidRDefault="006439EA" w:rsidP="007279BD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6439EA" w:rsidRPr="00153F99" w:rsidRDefault="006439EA" w:rsidP="007279BD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6439EA" w:rsidRPr="00153F99" w:rsidRDefault="006439EA" w:rsidP="007279BD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6439EA" w:rsidRPr="008B647A" w:rsidRDefault="006439EA" w:rsidP="007279BD">
            <w:pPr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Автомобиль легковой</w:t>
            </w:r>
          </w:p>
          <w:p w:rsidR="006439EA" w:rsidRPr="008B647A" w:rsidRDefault="006439EA" w:rsidP="00BD2175">
            <w:pPr>
              <w:pStyle w:val="ListParagraph"/>
              <w:ind w:left="45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val="en-US" w:eastAsia="en-US"/>
              </w:rPr>
              <w:t>Renoult</w:t>
            </w:r>
          </w:p>
          <w:p w:rsidR="006439EA" w:rsidRPr="008B647A" w:rsidRDefault="006439EA" w:rsidP="008B647A">
            <w:pPr>
              <w:ind w:left="45"/>
              <w:rPr>
                <w:color w:val="800000"/>
                <w:lang w:val="en-US" w:eastAsia="en-US"/>
              </w:rPr>
            </w:pPr>
            <w:r w:rsidRPr="008B647A">
              <w:rPr>
                <w:color w:val="800000"/>
                <w:lang w:val="en-US" w:eastAsia="en-US"/>
              </w:rPr>
              <w:t>Logan</w:t>
            </w:r>
          </w:p>
        </w:tc>
        <w:tc>
          <w:tcPr>
            <w:tcW w:w="1740" w:type="dxa"/>
          </w:tcPr>
          <w:p w:rsidR="006439EA" w:rsidRPr="008B647A" w:rsidRDefault="006439EA" w:rsidP="007279BD">
            <w:pPr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275154,56</w:t>
            </w:r>
          </w:p>
        </w:tc>
        <w:tc>
          <w:tcPr>
            <w:tcW w:w="1740" w:type="dxa"/>
          </w:tcPr>
          <w:p w:rsidR="006439EA" w:rsidRPr="008B647A" w:rsidRDefault="006439EA" w:rsidP="007279BD">
            <w:pPr>
              <w:rPr>
                <w:color w:val="800000"/>
                <w:lang w:eastAsia="en-US"/>
              </w:rPr>
            </w:pPr>
          </w:p>
        </w:tc>
      </w:tr>
      <w:tr w:rsidR="006439EA">
        <w:tc>
          <w:tcPr>
            <w:tcW w:w="1561" w:type="dxa"/>
          </w:tcPr>
          <w:p w:rsidR="006439EA" w:rsidRDefault="006439EA" w:rsidP="007279BD">
            <w:pPr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417" w:type="dxa"/>
          </w:tcPr>
          <w:p w:rsidR="006439EA" w:rsidRPr="008B647A" w:rsidRDefault="006439EA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-</w:t>
            </w:r>
          </w:p>
        </w:tc>
        <w:tc>
          <w:tcPr>
            <w:tcW w:w="1266" w:type="dxa"/>
          </w:tcPr>
          <w:p w:rsidR="006439EA" w:rsidRPr="008B647A" w:rsidRDefault="006439EA" w:rsidP="007279BD">
            <w:pPr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val="en-US" w:eastAsia="en-US"/>
              </w:rPr>
              <w:t>1)</w:t>
            </w:r>
            <w:r>
              <w:rPr>
                <w:color w:val="800000"/>
                <w:lang w:eastAsia="en-US"/>
              </w:rPr>
              <w:t xml:space="preserve"> З</w:t>
            </w:r>
            <w:r w:rsidRPr="008B647A">
              <w:rPr>
                <w:color w:val="800000"/>
                <w:lang w:eastAsia="en-US"/>
              </w:rPr>
              <w:t>емель.</w:t>
            </w:r>
          </w:p>
          <w:p w:rsidR="006439EA" w:rsidRPr="008B647A" w:rsidRDefault="006439EA" w:rsidP="007279BD">
            <w:pPr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участок приуса-дебный</w:t>
            </w:r>
          </w:p>
          <w:p w:rsidR="006439EA" w:rsidRPr="008B647A" w:rsidRDefault="006439EA" w:rsidP="008B647A">
            <w:pPr>
              <w:pStyle w:val="ListParagraph"/>
              <w:numPr>
                <w:ilvl w:val="0"/>
                <w:numId w:val="1"/>
              </w:numPr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Квар-тира</w:t>
            </w:r>
          </w:p>
        </w:tc>
        <w:tc>
          <w:tcPr>
            <w:tcW w:w="1081" w:type="dxa"/>
          </w:tcPr>
          <w:p w:rsidR="006439EA" w:rsidRPr="008B647A" w:rsidRDefault="006439EA" w:rsidP="008B647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Общая долевая 1/3 </w:t>
            </w:r>
          </w:p>
          <w:p w:rsidR="006439EA" w:rsidRPr="008B647A" w:rsidRDefault="006439EA" w:rsidP="008B647A">
            <w:pPr>
              <w:jc w:val="center"/>
              <w:rPr>
                <w:color w:val="800000"/>
                <w:lang w:eastAsia="en-US"/>
              </w:rPr>
            </w:pPr>
          </w:p>
          <w:p w:rsidR="006439EA" w:rsidRPr="008B647A" w:rsidRDefault="006439EA" w:rsidP="00053BCA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</w:t>
            </w:r>
            <w:r w:rsidRPr="008B647A">
              <w:rPr>
                <w:color w:val="800000"/>
                <w:lang w:eastAsia="en-US"/>
              </w:rPr>
              <w:t>олевая</w:t>
            </w:r>
          </w:p>
          <w:p w:rsidR="006439EA" w:rsidRPr="008B647A" w:rsidRDefault="006439EA" w:rsidP="008B647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1/3 </w:t>
            </w:r>
          </w:p>
        </w:tc>
        <w:tc>
          <w:tcPr>
            <w:tcW w:w="1080" w:type="dxa"/>
          </w:tcPr>
          <w:p w:rsidR="006439EA" w:rsidRPr="008B647A" w:rsidRDefault="006439EA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962</w:t>
            </w:r>
          </w:p>
          <w:p w:rsidR="006439EA" w:rsidRPr="008B647A" w:rsidRDefault="006439EA" w:rsidP="008B647A">
            <w:pPr>
              <w:jc w:val="center"/>
              <w:rPr>
                <w:color w:val="800000"/>
                <w:lang w:eastAsia="en-US"/>
              </w:rPr>
            </w:pPr>
          </w:p>
          <w:p w:rsidR="006439EA" w:rsidRPr="008B647A" w:rsidRDefault="006439EA" w:rsidP="008B647A">
            <w:pPr>
              <w:jc w:val="center"/>
              <w:rPr>
                <w:color w:val="800000"/>
                <w:lang w:eastAsia="en-US"/>
              </w:rPr>
            </w:pPr>
          </w:p>
          <w:p w:rsidR="006439EA" w:rsidRPr="008B647A" w:rsidRDefault="006439EA" w:rsidP="008B647A">
            <w:pPr>
              <w:jc w:val="center"/>
              <w:rPr>
                <w:color w:val="800000"/>
                <w:lang w:eastAsia="en-US"/>
              </w:rPr>
            </w:pPr>
          </w:p>
          <w:p w:rsidR="006439EA" w:rsidRPr="008B647A" w:rsidRDefault="006439EA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60,3</w:t>
            </w:r>
          </w:p>
        </w:tc>
        <w:tc>
          <w:tcPr>
            <w:tcW w:w="971" w:type="dxa"/>
          </w:tcPr>
          <w:p w:rsidR="006439EA" w:rsidRPr="008B647A" w:rsidRDefault="006439EA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Россия</w:t>
            </w:r>
          </w:p>
          <w:p w:rsidR="006439EA" w:rsidRPr="008B647A" w:rsidRDefault="006439EA" w:rsidP="008B647A">
            <w:pPr>
              <w:jc w:val="center"/>
              <w:rPr>
                <w:color w:val="800000"/>
                <w:lang w:eastAsia="en-US"/>
              </w:rPr>
            </w:pPr>
          </w:p>
          <w:p w:rsidR="006439EA" w:rsidRPr="008B647A" w:rsidRDefault="006439EA" w:rsidP="008B647A">
            <w:pPr>
              <w:jc w:val="center"/>
              <w:rPr>
                <w:color w:val="800000"/>
                <w:lang w:eastAsia="en-US"/>
              </w:rPr>
            </w:pPr>
          </w:p>
          <w:p w:rsidR="006439EA" w:rsidRPr="008B647A" w:rsidRDefault="006439EA" w:rsidP="008B647A">
            <w:pPr>
              <w:jc w:val="center"/>
              <w:rPr>
                <w:color w:val="800000"/>
                <w:lang w:eastAsia="en-US"/>
              </w:rPr>
            </w:pPr>
          </w:p>
          <w:p w:rsidR="006439EA" w:rsidRPr="008B647A" w:rsidRDefault="006439EA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6439EA" w:rsidRPr="008B647A" w:rsidRDefault="006439EA" w:rsidP="007279BD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6439EA" w:rsidRPr="008B647A" w:rsidRDefault="006439EA" w:rsidP="00F243DB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6439EA" w:rsidRPr="008B647A" w:rsidRDefault="006439EA" w:rsidP="008B647A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6439EA" w:rsidRPr="008B647A" w:rsidRDefault="006439EA" w:rsidP="007279BD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6439EA" w:rsidRPr="008B647A" w:rsidRDefault="006439EA" w:rsidP="007279BD">
            <w:pPr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6439EA" w:rsidRPr="008B647A" w:rsidRDefault="006439EA" w:rsidP="007279BD">
            <w:pPr>
              <w:rPr>
                <w:color w:val="800000"/>
                <w:lang w:eastAsia="en-US"/>
              </w:rPr>
            </w:pPr>
          </w:p>
        </w:tc>
      </w:tr>
    </w:tbl>
    <w:p w:rsidR="006439EA" w:rsidRPr="008F0BA3" w:rsidRDefault="006439EA" w:rsidP="00BD2175"/>
    <w:sectPr w:rsidR="006439EA" w:rsidRPr="008F0BA3" w:rsidSect="00BD2175">
      <w:pgSz w:w="16838" w:h="11906" w:orient="landscape"/>
      <w:pgMar w:top="709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B23E7"/>
    <w:multiLevelType w:val="hybridMultilevel"/>
    <w:tmpl w:val="91AE6C44"/>
    <w:lvl w:ilvl="0" w:tplc="E716BB6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BA3"/>
    <w:rsid w:val="0002342E"/>
    <w:rsid w:val="00053BCA"/>
    <w:rsid w:val="00153F99"/>
    <w:rsid w:val="001A6DB6"/>
    <w:rsid w:val="00355EB2"/>
    <w:rsid w:val="00426853"/>
    <w:rsid w:val="00537E50"/>
    <w:rsid w:val="00640584"/>
    <w:rsid w:val="006439EA"/>
    <w:rsid w:val="00651D22"/>
    <w:rsid w:val="0066625D"/>
    <w:rsid w:val="006A7B0E"/>
    <w:rsid w:val="007279BD"/>
    <w:rsid w:val="00746103"/>
    <w:rsid w:val="007F0B5E"/>
    <w:rsid w:val="008B647A"/>
    <w:rsid w:val="008F0BA3"/>
    <w:rsid w:val="00A37700"/>
    <w:rsid w:val="00BD2175"/>
    <w:rsid w:val="00CA60E9"/>
    <w:rsid w:val="00F243DB"/>
    <w:rsid w:val="00F77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BA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F0BA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F0BA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46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2</Pages>
  <Words>171</Words>
  <Characters>978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2014-05-07T10:15:00Z</dcterms:created>
  <dcterms:modified xsi:type="dcterms:W3CDTF">2014-05-19T13:40:00Z</dcterms:modified>
</cp:coreProperties>
</file>